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3A92" w14:textId="77777777" w:rsidR="0042139B" w:rsidRPr="00B164D0" w:rsidRDefault="0042139B" w:rsidP="0042139B">
      <w:pPr>
        <w:tabs>
          <w:tab w:val="num" w:pos="0"/>
          <w:tab w:val="left" w:pos="3969"/>
        </w:tabs>
        <w:suppressAutoHyphens/>
        <w:spacing w:after="40" w:line="276" w:lineRule="auto"/>
        <w:ind w:left="709" w:hanging="709"/>
        <w:jc w:val="right"/>
        <w:rPr>
          <w:rFonts w:cs="Arial"/>
          <w:sz w:val="22"/>
          <w:szCs w:val="22"/>
        </w:rPr>
      </w:pPr>
      <w:r w:rsidRPr="00B164D0">
        <w:rPr>
          <w:rFonts w:cs="Arial"/>
          <w:b/>
          <w:bCs/>
        </w:rPr>
        <w:t>PAKIET I</w:t>
      </w:r>
      <w:r w:rsidRPr="00B164D0">
        <w:rPr>
          <w:rFonts w:cs="Arial"/>
          <w:bCs/>
          <w:sz w:val="22"/>
          <w:szCs w:val="22"/>
        </w:rPr>
        <w:t xml:space="preserve"> </w:t>
      </w:r>
      <w:r w:rsidRPr="00B164D0">
        <w:rPr>
          <w:rFonts w:cs="Arial"/>
          <w:sz w:val="22"/>
          <w:szCs w:val="22"/>
        </w:rPr>
        <w:tab/>
        <w:t>Załącznik 1a</w:t>
      </w:r>
    </w:p>
    <w:p w14:paraId="2BFCC084" w14:textId="77777777" w:rsidR="0042139B" w:rsidRPr="00B164D0" w:rsidRDefault="0042139B" w:rsidP="0042139B">
      <w:pPr>
        <w:tabs>
          <w:tab w:val="left" w:pos="426"/>
        </w:tabs>
        <w:spacing w:line="276" w:lineRule="auto"/>
        <w:jc w:val="center"/>
        <w:outlineLvl w:val="0"/>
        <w:rPr>
          <w:rFonts w:cs="Arial"/>
          <w:sz w:val="22"/>
          <w:szCs w:val="22"/>
        </w:rPr>
      </w:pPr>
      <w:r w:rsidRPr="00B164D0">
        <w:rPr>
          <w:rFonts w:cs="Arial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B164D0" w:rsidRPr="00B164D0" w14:paraId="6DD8CA7B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725AC0" w14:textId="77777777" w:rsidR="0042139B" w:rsidRPr="00B164D0" w:rsidRDefault="0042139B" w:rsidP="001A6C67">
            <w:pPr>
              <w:pStyle w:val="Stopka"/>
              <w:snapToGrid w:val="0"/>
              <w:spacing w:before="60" w:after="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04693" w14:textId="77777777" w:rsidR="0042139B" w:rsidRPr="00B164D0" w:rsidRDefault="0042139B" w:rsidP="001A6C67">
            <w:pPr>
              <w:pStyle w:val="Stopka"/>
              <w:snapToGrid w:val="0"/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164D0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  <w:p w14:paraId="7B705289" w14:textId="77777777" w:rsidR="0042139B" w:rsidRPr="00B164D0" w:rsidRDefault="0042139B" w:rsidP="001A6C67">
            <w:pPr>
              <w:pStyle w:val="Stopka"/>
              <w:snapToGrid w:val="0"/>
              <w:spacing w:before="60" w:after="6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71E9" w14:textId="77777777" w:rsidR="001B24E9" w:rsidRPr="001B24E9" w:rsidRDefault="001B24E9" w:rsidP="001B24E9">
            <w:pPr>
              <w:suppressAutoHyphens/>
              <w:spacing w:after="60"/>
              <w:ind w:left="360"/>
              <w:rPr>
                <w:rFonts w:eastAsia="Calibri" w:cs="Arial"/>
                <w:b/>
                <w:bCs/>
                <w:lang w:eastAsia="ar-SA"/>
              </w:rPr>
            </w:pPr>
            <w:bookmarkStart w:id="0" w:name="_Hlk235706568"/>
            <w:r w:rsidRPr="001B24E9">
              <w:rPr>
                <w:rFonts w:eastAsia="Calibri" w:cs="Arial"/>
                <w:b/>
                <w:bCs/>
                <w:lang w:eastAsia="ar-SA"/>
              </w:rPr>
      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      </w:r>
          </w:p>
          <w:bookmarkEnd w:id="0"/>
          <w:p w14:paraId="4684C079" w14:textId="2D91DE70" w:rsidR="00952658" w:rsidRPr="00B164D0" w:rsidRDefault="00952658" w:rsidP="001B24E9">
            <w:pPr>
              <w:spacing w:before="240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B164D0" w:rsidRPr="00B164D0" w14:paraId="68B3EC2D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DCB96F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2AEC5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  <w:r w:rsidRPr="00B164D0">
              <w:rPr>
                <w:rFonts w:cs="Arial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6E12" w14:textId="77777777" w:rsidR="0042139B" w:rsidRPr="00B164D0" w:rsidRDefault="0042139B" w:rsidP="001A6C67">
            <w:pPr>
              <w:pStyle w:val="Nagwek2"/>
              <w:snapToGrid w:val="0"/>
              <w:spacing w:before="0" w:after="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  <w:r w:rsidRPr="00B164D0">
              <w:rPr>
                <w:rFonts w:cs="Arial"/>
                <w:bCs w:val="0"/>
                <w:iCs w:val="0"/>
                <w:sz w:val="22"/>
                <w:szCs w:val="22"/>
              </w:rPr>
              <w:t xml:space="preserve">Politechnika Poznańska, </w:t>
            </w:r>
          </w:p>
          <w:p w14:paraId="71066C59" w14:textId="7602440C" w:rsidR="0042139B" w:rsidRPr="00B164D0" w:rsidRDefault="00952658" w:rsidP="001A6C67">
            <w:pPr>
              <w:pStyle w:val="Nagwek2"/>
              <w:spacing w:before="0" w:after="0" w:line="276" w:lineRule="auto"/>
              <w:ind w:left="576" w:hanging="576"/>
              <w:rPr>
                <w:rFonts w:cs="Arial"/>
                <w:bCs w:val="0"/>
                <w:iCs w:val="0"/>
                <w:sz w:val="22"/>
                <w:szCs w:val="22"/>
              </w:rPr>
            </w:pPr>
            <w:r>
              <w:rPr>
                <w:rFonts w:cs="Arial"/>
                <w:bCs w:val="0"/>
                <w:iCs w:val="0"/>
                <w:sz w:val="22"/>
                <w:szCs w:val="22"/>
              </w:rPr>
              <w:t>Ul. Jacka Rychlewskiego 1</w:t>
            </w:r>
            <w:r w:rsidR="0042139B" w:rsidRPr="00B164D0">
              <w:rPr>
                <w:rFonts w:cs="Arial"/>
                <w:bCs w:val="0"/>
                <w:iCs w:val="0"/>
                <w:sz w:val="22"/>
                <w:szCs w:val="22"/>
              </w:rPr>
              <w:t xml:space="preserve">, </w:t>
            </w:r>
          </w:p>
          <w:p w14:paraId="13F4117C" w14:textId="51723323" w:rsidR="0042139B" w:rsidRPr="00B164D0" w:rsidRDefault="00AD497F" w:rsidP="001A6C67">
            <w:pPr>
              <w:pStyle w:val="Nagwek2"/>
              <w:spacing w:before="0" w:after="0" w:line="276" w:lineRule="auto"/>
              <w:ind w:left="576" w:hanging="576"/>
              <w:rPr>
                <w:rFonts w:cs="Arial"/>
                <w:bCs w:val="0"/>
                <w:iCs w:val="0"/>
                <w:sz w:val="22"/>
                <w:szCs w:val="22"/>
              </w:rPr>
            </w:pPr>
            <w:r w:rsidRPr="00B164D0">
              <w:rPr>
                <w:rFonts w:cs="Arial"/>
                <w:bCs w:val="0"/>
                <w:iCs w:val="0"/>
                <w:sz w:val="22"/>
                <w:szCs w:val="22"/>
              </w:rPr>
              <w:t>6</w:t>
            </w:r>
            <w:r w:rsidR="00952658">
              <w:rPr>
                <w:rFonts w:cs="Arial"/>
                <w:bCs w:val="0"/>
                <w:iCs w:val="0"/>
                <w:sz w:val="22"/>
                <w:szCs w:val="22"/>
              </w:rPr>
              <w:t>1-131</w:t>
            </w:r>
            <w:r w:rsidRPr="00B164D0">
              <w:rPr>
                <w:rFonts w:cs="Arial"/>
                <w:bCs w:val="0"/>
                <w:iCs w:val="0"/>
                <w:sz w:val="22"/>
                <w:szCs w:val="22"/>
              </w:rPr>
              <w:t xml:space="preserve"> Poznań</w:t>
            </w:r>
          </w:p>
          <w:p w14:paraId="1DBF4305" w14:textId="77777777" w:rsidR="00AD497F" w:rsidRPr="00B164D0" w:rsidRDefault="00AD497F" w:rsidP="00AD497F"/>
          <w:p w14:paraId="1E777AEF" w14:textId="42B7BC4A" w:rsidR="00AD497F" w:rsidRPr="00B164D0" w:rsidRDefault="00AD497F" w:rsidP="00AD497F"/>
        </w:tc>
      </w:tr>
      <w:tr w:rsidR="00B164D0" w:rsidRPr="00B164D0" w14:paraId="0933C246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873E1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D027067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</w:p>
          <w:p w14:paraId="619F0E4F" w14:textId="77777777" w:rsidR="0042139B" w:rsidRPr="00B164D0" w:rsidRDefault="0042139B" w:rsidP="001A6C67">
            <w:pPr>
              <w:pStyle w:val="Nagwek2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</w:rPr>
            </w:pPr>
            <w:r w:rsidRPr="00B164D0">
              <w:rPr>
                <w:rFonts w:cs="Arial"/>
                <w:bCs w:val="0"/>
                <w:iCs w:val="0"/>
                <w:sz w:val="22"/>
                <w:szCs w:val="22"/>
              </w:rPr>
              <w:t>Wykonawca</w:t>
            </w:r>
          </w:p>
          <w:p w14:paraId="2DF4E64F" w14:textId="77777777" w:rsidR="0042139B" w:rsidRPr="00B164D0" w:rsidRDefault="0042139B" w:rsidP="001A6C67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436F9" w14:textId="77777777" w:rsidR="0042139B" w:rsidRPr="00B164D0" w:rsidRDefault="0042139B" w:rsidP="001A6C67">
            <w:pPr>
              <w:snapToGrid w:val="0"/>
              <w:spacing w:before="360" w:after="360" w:line="276" w:lineRule="auto"/>
              <w:rPr>
                <w:rFonts w:cs="Arial"/>
                <w:sz w:val="22"/>
                <w:szCs w:val="22"/>
              </w:rPr>
            </w:pPr>
            <w:r w:rsidRPr="00B164D0">
              <w:rPr>
                <w:rFonts w:cs="Arial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B2DF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B164D0" w:rsidRPr="00B164D0" w14:paraId="7256AB7E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B09FD1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FEFEB19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D37" w14:textId="77777777" w:rsidR="0042139B" w:rsidRPr="00B164D0" w:rsidRDefault="0042139B" w:rsidP="001A6C67">
            <w:pPr>
              <w:snapToGrid w:val="0"/>
              <w:spacing w:before="60" w:after="60" w:line="276" w:lineRule="auto"/>
              <w:ind w:right="-495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741F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B164D0" w:rsidRPr="00B164D0" w14:paraId="7362046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01FDF6A4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6EB9A6B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FAE21" w14:textId="77777777" w:rsidR="0042139B" w:rsidRPr="00B164D0" w:rsidRDefault="0042139B" w:rsidP="001A6C67">
            <w:pPr>
              <w:snapToGrid w:val="0"/>
              <w:spacing w:before="60" w:after="60" w:line="276" w:lineRule="auto"/>
              <w:rPr>
                <w:rFonts w:cs="Arial"/>
                <w:b/>
                <w:sz w:val="22"/>
                <w:szCs w:val="22"/>
                <w:lang w:val="de-DE"/>
              </w:rPr>
            </w:pPr>
            <w:proofErr w:type="spellStart"/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>e-mail</w:t>
            </w:r>
            <w:proofErr w:type="spellEnd"/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D562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  <w:lang w:val="de-DE"/>
              </w:rPr>
            </w:pPr>
          </w:p>
        </w:tc>
      </w:tr>
      <w:tr w:rsidR="00B164D0" w:rsidRPr="00B164D0" w14:paraId="26014697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24FC5F4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1969CFB9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BAE3" w14:textId="77777777" w:rsidR="0042139B" w:rsidRPr="00B164D0" w:rsidRDefault="0042139B" w:rsidP="001A6C67">
            <w:pPr>
              <w:snapToGrid w:val="0"/>
              <w:spacing w:before="60" w:after="60" w:line="276" w:lineRule="auto"/>
              <w:rPr>
                <w:rFonts w:cs="Arial"/>
                <w:b/>
                <w:sz w:val="22"/>
                <w:szCs w:val="22"/>
                <w:lang w:val="de-DE"/>
              </w:rPr>
            </w:pPr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3F4C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  <w:lang w:val="de-DE"/>
              </w:rPr>
            </w:pPr>
          </w:p>
        </w:tc>
      </w:tr>
      <w:tr w:rsidR="00B164D0" w:rsidRPr="00B164D0" w14:paraId="14B87ADA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9FDCBA0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797884" w14:textId="77777777" w:rsidR="0042139B" w:rsidRPr="00B164D0" w:rsidRDefault="0042139B" w:rsidP="001A6C67">
            <w:pPr>
              <w:pStyle w:val="Nagwek2"/>
              <w:snapToGrid w:val="0"/>
              <w:spacing w:before="60" w:line="276" w:lineRule="auto"/>
              <w:rPr>
                <w:rFonts w:cs="Arial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2D0E" w14:textId="77777777" w:rsidR="0042139B" w:rsidRPr="00B164D0" w:rsidRDefault="0042139B" w:rsidP="001A6C67">
            <w:pPr>
              <w:snapToGrid w:val="0"/>
              <w:spacing w:before="60" w:after="60" w:line="276" w:lineRule="auto"/>
              <w:rPr>
                <w:rFonts w:cs="Arial"/>
                <w:b/>
                <w:sz w:val="22"/>
                <w:szCs w:val="22"/>
                <w:lang w:val="de-DE"/>
              </w:rPr>
            </w:pPr>
            <w:r w:rsidRPr="00B164D0">
              <w:rPr>
                <w:rFonts w:cs="Arial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867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  <w:lang w:val="de-DE"/>
              </w:rPr>
            </w:pPr>
          </w:p>
        </w:tc>
      </w:tr>
      <w:tr w:rsidR="00B164D0" w:rsidRPr="00B164D0" w14:paraId="03A68563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8C45B" w14:textId="2EC493A1" w:rsidR="00665EEA" w:rsidRPr="00B164D0" w:rsidRDefault="001C4023" w:rsidP="001A6C67">
            <w:pPr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3684C" w14:textId="2CBF781C" w:rsidR="00AD497F" w:rsidRPr="00B164D0" w:rsidRDefault="009D0F88" w:rsidP="00AD497F">
            <w:pPr>
              <w:snapToGrid w:val="0"/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C</w:t>
            </w:r>
            <w:r w:rsidR="00665EEA" w:rsidRPr="00B164D0">
              <w:rPr>
                <w:rFonts w:cs="Arial"/>
                <w:b/>
                <w:sz w:val="22"/>
                <w:szCs w:val="22"/>
              </w:rPr>
              <w:t>ena netto</w:t>
            </w:r>
            <w:r w:rsidR="001B24E9">
              <w:rPr>
                <w:rFonts w:cs="Arial"/>
                <w:b/>
                <w:sz w:val="22"/>
                <w:szCs w:val="22"/>
              </w:rPr>
              <w:t xml:space="preserve"> przedmiotu zamówienia </w:t>
            </w:r>
          </w:p>
          <w:p w14:paraId="1051916E" w14:textId="36A409B3" w:rsidR="00665EEA" w:rsidRPr="00B164D0" w:rsidRDefault="00665EEA" w:rsidP="009D0F88">
            <w:pPr>
              <w:snapToGrid w:val="0"/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EF8C" w14:textId="77777777" w:rsidR="00665EEA" w:rsidRPr="00B164D0" w:rsidRDefault="00665EEA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B164D0" w:rsidRPr="00B164D0" w14:paraId="27AD5BFA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B605" w14:textId="4CEB77E9" w:rsidR="0042139B" w:rsidRPr="00B164D0" w:rsidRDefault="009D0F88" w:rsidP="001A6C67">
            <w:pPr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2</w:t>
            </w:r>
            <w:r w:rsidR="0042139B" w:rsidRPr="00B164D0">
              <w:rPr>
                <w:rFonts w:cs="Arial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7799" w14:textId="6DC9B320" w:rsidR="009D0F88" w:rsidRPr="00B164D0" w:rsidRDefault="009D0F88" w:rsidP="001A6C67">
            <w:pPr>
              <w:snapToGrid w:val="0"/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C</w:t>
            </w:r>
            <w:r w:rsidR="0042139B" w:rsidRPr="00B164D0">
              <w:rPr>
                <w:rFonts w:cs="Arial"/>
                <w:b/>
                <w:sz w:val="22"/>
                <w:szCs w:val="22"/>
              </w:rPr>
              <w:t>ena brutto</w:t>
            </w:r>
            <w:r w:rsidR="001B24E9">
              <w:rPr>
                <w:rFonts w:cs="Arial"/>
                <w:b/>
                <w:sz w:val="22"/>
                <w:szCs w:val="22"/>
              </w:rPr>
              <w:t xml:space="preserve"> przedmiotu zamówienia</w:t>
            </w:r>
            <w:r w:rsidR="00AD497F" w:rsidRPr="00B164D0">
              <w:rPr>
                <w:rFonts w:cs="Arial"/>
                <w:b/>
                <w:sz w:val="22"/>
                <w:szCs w:val="22"/>
              </w:rPr>
              <w:t xml:space="preserve">* </w:t>
            </w:r>
          </w:p>
          <w:p w14:paraId="45A6C901" w14:textId="77777777" w:rsidR="0042139B" w:rsidRPr="00B164D0" w:rsidRDefault="0042139B" w:rsidP="001A6C67">
            <w:pPr>
              <w:snapToGrid w:val="0"/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 w:rsidRPr="00B164D0">
              <w:rPr>
                <w:rFonts w:cs="Arial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F65" w14:textId="77777777" w:rsidR="0042139B" w:rsidRPr="00B164D0" w:rsidRDefault="0042139B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C91CA5" w:rsidRPr="00B164D0" w14:paraId="3F54C418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91FB8" w14:textId="2FC8634C" w:rsidR="00C91CA5" w:rsidRPr="00B164D0" w:rsidRDefault="00C91CA5" w:rsidP="001A6C67">
            <w:pPr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BC32" w14:textId="7A11CD89" w:rsidR="00C91CA5" w:rsidRPr="00B164D0" w:rsidRDefault="00C91CA5" w:rsidP="001A6C67">
            <w:pPr>
              <w:snapToGrid w:val="0"/>
              <w:spacing w:before="120" w:after="120" w:line="276" w:lineRule="auto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064B" w14:textId="1F9EFE5C" w:rsidR="00C91CA5" w:rsidRPr="00C91CA5" w:rsidRDefault="00C91CA5" w:rsidP="00C91CA5">
            <w:pPr>
              <w:pStyle w:val="Akapitzlist"/>
              <w:numPr>
                <w:ilvl w:val="0"/>
                <w:numId w:val="13"/>
              </w:numPr>
              <w:suppressAutoHyphens/>
              <w:spacing w:line="360" w:lineRule="auto"/>
              <w:jc w:val="both"/>
            </w:pPr>
            <w:r w:rsidRPr="00C91CA5">
              <w:t>minimum 36 miesięcy</w:t>
            </w:r>
            <w:r>
              <w:t xml:space="preserve"> </w:t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  <w:t>0 pkt.</w:t>
            </w:r>
          </w:p>
          <w:p w14:paraId="60A255DE" w14:textId="3190D269" w:rsidR="00C91CA5" w:rsidRPr="00C91CA5" w:rsidRDefault="00C91CA5" w:rsidP="00C91CA5">
            <w:pPr>
              <w:pStyle w:val="Akapitzlist"/>
              <w:numPr>
                <w:ilvl w:val="0"/>
                <w:numId w:val="13"/>
              </w:numPr>
              <w:suppressAutoHyphens/>
              <w:spacing w:line="360" w:lineRule="auto"/>
              <w:jc w:val="both"/>
            </w:pPr>
            <w:r w:rsidRPr="00C91CA5">
              <w:t>minimum 48 miesięcy</w:t>
            </w:r>
            <w:r>
              <w:t xml:space="preserve"> </w:t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  <w:t>20 pkt.</w:t>
            </w:r>
          </w:p>
          <w:p w14:paraId="4EC511B2" w14:textId="1BE4C875" w:rsidR="00C91CA5" w:rsidRPr="00C91CA5" w:rsidRDefault="00C91CA5" w:rsidP="00C91CA5">
            <w:pPr>
              <w:pStyle w:val="Akapitzlist"/>
              <w:numPr>
                <w:ilvl w:val="0"/>
                <w:numId w:val="13"/>
              </w:numPr>
              <w:suppressAutoHyphens/>
              <w:spacing w:line="360" w:lineRule="auto"/>
              <w:jc w:val="both"/>
            </w:pPr>
            <w:r w:rsidRPr="00C91CA5">
              <w:t>minimum 60 miesięcy</w:t>
            </w:r>
            <w:r>
              <w:t xml:space="preserve"> </w:t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  <w:t>30 pkt.</w:t>
            </w:r>
          </w:p>
          <w:p w14:paraId="7944B0A7" w14:textId="77777777" w:rsidR="00C91CA5" w:rsidRPr="00C91CA5" w:rsidRDefault="00C91CA5" w:rsidP="00C91CA5">
            <w:pPr>
              <w:pStyle w:val="Akapitzlist"/>
              <w:numPr>
                <w:ilvl w:val="0"/>
                <w:numId w:val="13"/>
              </w:numPr>
              <w:suppressAutoHyphens/>
              <w:spacing w:line="360" w:lineRule="auto"/>
              <w:jc w:val="both"/>
            </w:pPr>
            <w:r w:rsidRPr="00C91CA5">
              <w:t xml:space="preserve">minimum 72 miesiące </w:t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</w:r>
            <w:r w:rsidRPr="00C91CA5">
              <w:tab/>
              <w:t>40 pkt.</w:t>
            </w:r>
          </w:p>
          <w:p w14:paraId="42EAA8A6" w14:textId="77777777" w:rsidR="00C91CA5" w:rsidRPr="00B164D0" w:rsidRDefault="00C91CA5" w:rsidP="001A6C67">
            <w:pPr>
              <w:snapToGrid w:val="0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05B50720" w14:textId="77777777" w:rsidR="00A222E0" w:rsidRPr="00B164D0" w:rsidRDefault="00A222E0" w:rsidP="00A222E0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  <w:r w:rsidRPr="00B164D0">
        <w:rPr>
          <w:rFonts w:ascii="Times New Roman" w:hAnsi="Times New Roman"/>
          <w:b/>
          <w:sz w:val="20"/>
          <w:szCs w:val="20"/>
        </w:rPr>
        <w:t>*</w:t>
      </w:r>
      <w:r w:rsidRPr="00B164D0">
        <w:rPr>
          <w:rFonts w:ascii="Times New Roman" w:hAnsi="Times New Roman"/>
          <w:b/>
          <w:sz w:val="20"/>
          <w:szCs w:val="20"/>
        </w:rPr>
        <w:tab/>
        <w:t>Kwota brana pod uwagę przy porównywaniu ofert (ocenie), jako kwota maksymalna wykonania przedmiotu zamówienia</w:t>
      </w:r>
    </w:p>
    <w:p w14:paraId="0CDEFA38" w14:textId="77777777" w:rsidR="00A222E0" w:rsidRPr="00B164D0" w:rsidRDefault="00A222E0" w:rsidP="00A222E0">
      <w:pPr>
        <w:tabs>
          <w:tab w:val="left" w:pos="426"/>
        </w:tabs>
        <w:rPr>
          <w:rFonts w:ascii="Times New Roman" w:hAnsi="Times New Roman"/>
          <w:b/>
          <w:sz w:val="20"/>
          <w:szCs w:val="20"/>
        </w:rPr>
      </w:pPr>
    </w:p>
    <w:p w14:paraId="6131F488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</w:rPr>
        <w:lastRenderedPageBreak/>
        <w:t>Oświadczam, że podane ceny uwzględniają wszystkie elementy cenotwórcze dotyczące realizacji Przedmiotu Zamówienia zgodnie z Wymogami SWZ.</w:t>
      </w:r>
    </w:p>
    <w:p w14:paraId="547EFC77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26A85320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</w:rPr>
        <w:t>Oświadczam, że uważamy się za związanych niniejszą ofertą na okres 30</w:t>
      </w:r>
      <w:r w:rsidRPr="00B164D0">
        <w:rPr>
          <w:rFonts w:ascii="Times New Roman" w:hAnsi="Times New Roman"/>
          <w:bCs/>
        </w:rPr>
        <w:t xml:space="preserve"> dni </w:t>
      </w:r>
      <w:r w:rsidRPr="00B164D0">
        <w:rPr>
          <w:rFonts w:ascii="Times New Roman" w:hAnsi="Times New Roman"/>
        </w:rPr>
        <w:t>licząc od dnia otwarcia ofert (włącznie z tym dniem), zgodnie z terminem określonym w pkt. XVII SWZ.</w:t>
      </w:r>
    </w:p>
    <w:p w14:paraId="2289A9B3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</w:rPr>
        <w:t xml:space="preserve">Oświadczam, że zrealizuję przedmiot zamówienia w terminach określonych przez Zamawiającego w SWZ oraz we Wzorze umowy. </w:t>
      </w:r>
    </w:p>
    <w:p w14:paraId="163FFEEA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  <w:strike/>
        </w:rPr>
      </w:pPr>
      <w:r w:rsidRPr="00B164D0">
        <w:rPr>
          <w:rFonts w:ascii="Times New Roman" w:hAnsi="Times New Roman"/>
          <w:b/>
        </w:rPr>
        <w:t xml:space="preserve"> </w:t>
      </w:r>
      <w:r w:rsidRPr="00B164D0">
        <w:rPr>
          <w:rFonts w:ascii="Times New Roman" w:hAnsi="Times New Roman"/>
          <w:b/>
          <w:bCs/>
        </w:rPr>
        <w:t xml:space="preserve">OŚWIADCZAM że wybór oferty nie będzie prowadzić do powstania u Zamawiającego obowiązku podatkowego </w:t>
      </w:r>
    </w:p>
    <w:p w14:paraId="3023040A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  <w:bCs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4A5ED3D7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rPr>
          <w:rFonts w:ascii="Times New Roman" w:hAnsi="Times New Roman"/>
        </w:rPr>
      </w:pPr>
      <w:r w:rsidRPr="00B164D0">
        <w:rPr>
          <w:rFonts w:ascii="Times New Roman" w:hAnsi="Times New Roman"/>
          <w:b/>
          <w:bCs/>
        </w:rPr>
        <w:t xml:space="preserve">Oświadczamy, że zamówienie zrealizujemy sami / </w:t>
      </w:r>
      <w:r w:rsidRPr="00B164D0">
        <w:rPr>
          <w:rFonts w:ascii="Times New Roman" w:hAnsi="Times New Roman"/>
          <w:b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 </w:t>
      </w:r>
      <w:r w:rsidRPr="00B164D0">
        <w:rPr>
          <w:rFonts w:ascii="Times New Roman" w:hAnsi="Times New Roman"/>
          <w:b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</w:t>
      </w:r>
      <w:r w:rsidRPr="00B164D0">
        <w:rPr>
          <w:rFonts w:ascii="Times New Roman" w:hAnsi="Times New Roman"/>
          <w:b/>
        </w:rPr>
        <w:br/>
        <w:t>……………………………………………………………………………………………………… - jeżeli już są znane.</w:t>
      </w:r>
      <w:r w:rsidRPr="00B164D0">
        <w:rPr>
          <w:rFonts w:ascii="Times New Roman" w:hAnsi="Times New Roman"/>
        </w:rPr>
        <w:t xml:space="preserve"> </w:t>
      </w:r>
      <w:r w:rsidRPr="00B164D0">
        <w:rPr>
          <w:rFonts w:ascii="Times New Roman" w:hAnsi="Times New Roman"/>
          <w:b/>
          <w:bCs/>
        </w:rPr>
        <w:t xml:space="preserve"> </w:t>
      </w:r>
      <w:r w:rsidRPr="00B164D0">
        <w:rPr>
          <w:rFonts w:ascii="Times New Roman" w:hAnsi="Times New Roman"/>
          <w:b/>
          <w:bCs/>
          <w:i/>
        </w:rPr>
        <w:t>(UWAGA !!!!!!! niewłaściwe skreślić).</w:t>
      </w:r>
      <w:r w:rsidRPr="00B164D0">
        <w:rPr>
          <w:rFonts w:ascii="Times New Roman" w:hAnsi="Times New Roman"/>
          <w:b/>
          <w:bCs/>
        </w:rPr>
        <w:t xml:space="preserve"> </w:t>
      </w:r>
    </w:p>
    <w:p w14:paraId="32F1C1A3" w14:textId="77777777" w:rsidR="00A222E0" w:rsidRPr="00B164D0" w:rsidRDefault="00A222E0" w:rsidP="00A222E0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  <w:bCs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7F9E5E95" w14:textId="77777777" w:rsidR="00A222E0" w:rsidRPr="00B164D0" w:rsidRDefault="00A222E0" w:rsidP="00A222E0">
      <w:pPr>
        <w:numPr>
          <w:ilvl w:val="0"/>
          <w:numId w:val="11"/>
        </w:numPr>
        <w:spacing w:before="120"/>
        <w:ind w:left="786"/>
        <w:jc w:val="both"/>
        <w:rPr>
          <w:rFonts w:ascii="Times New Roman" w:hAnsi="Times New Roman"/>
          <w:lang w:eastAsia="en-GB"/>
        </w:rPr>
      </w:pPr>
      <w:r w:rsidRPr="00B164D0">
        <w:rPr>
          <w:rFonts w:ascii="Times New Roman" w:hAnsi="Times New Roman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B164D0" w:rsidRPr="00B164D0" w14:paraId="736D3FEB" w14:textId="77777777" w:rsidTr="00487CD1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99F6832" w14:textId="77777777" w:rsidR="00A222E0" w:rsidRPr="00B164D0" w:rsidRDefault="00A222E0" w:rsidP="00487CD1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lang w:eastAsia="en-GB"/>
              </w:rPr>
            </w:pPr>
            <w:r w:rsidRPr="00B164D0">
              <w:rPr>
                <w:rFonts w:ascii="Times New Roman" w:hAnsi="Times New Roman"/>
                <w:b/>
                <w:bCs/>
                <w:lang w:eastAsia="en-GB"/>
              </w:rPr>
              <w:lastRenderedPageBreak/>
              <w:t>WIELKOŚĆ PRZEDSIĘBIORSTWA</w:t>
            </w:r>
            <w:r w:rsidRPr="00B164D0">
              <w:rPr>
                <w:rFonts w:ascii="Times New Roman" w:hAnsi="Times New Roman"/>
                <w:b/>
                <w:bCs/>
                <w:vertAlign w:val="superscript"/>
                <w:lang w:eastAsia="en-GB"/>
              </w:rPr>
              <w:footnoteReference w:id="1"/>
            </w:r>
          </w:p>
        </w:tc>
      </w:tr>
      <w:tr w:rsidR="00B164D0" w:rsidRPr="00B164D0" w14:paraId="62A9CFA5" w14:textId="77777777" w:rsidTr="00487CD1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A2104" w14:textId="77777777" w:rsidR="00A222E0" w:rsidRPr="00B164D0" w:rsidRDefault="00A222E0" w:rsidP="00487CD1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164D0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164D0">
              <w:rPr>
                <w:rFonts w:ascii="Times New Roman" w:hAnsi="Times New Roman"/>
                <w:b/>
                <w:bCs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18006" w14:textId="77777777" w:rsidR="00A222E0" w:rsidRPr="00B164D0" w:rsidRDefault="00A222E0" w:rsidP="00487CD1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164D0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164D0">
              <w:rPr>
                <w:rFonts w:ascii="Times New Roman" w:hAnsi="Times New Roman"/>
                <w:b/>
                <w:bCs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963C3" w14:textId="77777777" w:rsidR="00A222E0" w:rsidRPr="00B164D0" w:rsidRDefault="00A222E0" w:rsidP="00487CD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164D0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164D0">
              <w:rPr>
                <w:rFonts w:ascii="Times New Roman" w:hAnsi="Times New Roman"/>
                <w:b/>
                <w:bCs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4F3CC" w14:textId="77777777" w:rsidR="00A222E0" w:rsidRPr="00B164D0" w:rsidRDefault="00A222E0" w:rsidP="00487CD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lang w:eastAsia="en-GB"/>
              </w:rPr>
            </w:pPr>
            <w:r w:rsidRPr="00B164D0">
              <w:rPr>
                <w:rFonts w:ascii="Times New Roman" w:hAnsi="Times New Roman"/>
                <w:b/>
                <w:bCs/>
                <w:lang w:eastAsia="en-GB"/>
              </w:rPr>
              <w:sym w:font="Symbol" w:char="F095"/>
            </w:r>
            <w:r w:rsidRPr="00B164D0">
              <w:rPr>
                <w:rFonts w:ascii="Times New Roman" w:hAnsi="Times New Roman"/>
                <w:b/>
                <w:bCs/>
                <w:lang w:eastAsia="en-GB"/>
              </w:rPr>
              <w:t xml:space="preserve">    duże</w:t>
            </w:r>
          </w:p>
        </w:tc>
      </w:tr>
    </w:tbl>
    <w:p w14:paraId="278FD46B" w14:textId="77777777" w:rsidR="00A222E0" w:rsidRPr="00B164D0" w:rsidRDefault="00A222E0" w:rsidP="00A222E0">
      <w:pPr>
        <w:spacing w:before="120" w:after="120"/>
        <w:ind w:left="426"/>
        <w:jc w:val="both"/>
        <w:rPr>
          <w:rFonts w:ascii="Times New Roman" w:hAnsi="Times New Roman"/>
          <w:i/>
          <w:sz w:val="20"/>
          <w:szCs w:val="16"/>
        </w:rPr>
      </w:pPr>
      <w:r w:rsidRPr="00B164D0">
        <w:rPr>
          <w:rFonts w:ascii="Times New Roman" w:hAnsi="Times New Roman"/>
          <w:i/>
          <w:sz w:val="20"/>
          <w:szCs w:val="16"/>
        </w:rPr>
        <w:t>(Zaznaczyć tylko jeden wariant)</w:t>
      </w:r>
    </w:p>
    <w:p w14:paraId="53D4E0CA" w14:textId="77777777" w:rsidR="00A222E0" w:rsidRPr="00B164D0" w:rsidRDefault="00A222E0" w:rsidP="00A222E0">
      <w:pPr>
        <w:spacing w:before="120" w:after="120"/>
        <w:ind w:left="426"/>
        <w:jc w:val="both"/>
        <w:rPr>
          <w:rFonts w:ascii="Times New Roman" w:hAnsi="Times New Roman"/>
          <w:lang w:eastAsia="en-GB"/>
        </w:rPr>
      </w:pPr>
      <w:r w:rsidRPr="00B164D0">
        <w:rPr>
          <w:rFonts w:ascii="Times New Roman" w:hAnsi="Times New Roman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28C09002" w14:textId="77777777" w:rsidR="00A222E0" w:rsidRPr="00B164D0" w:rsidRDefault="00A222E0" w:rsidP="00A222E0">
      <w:pPr>
        <w:numPr>
          <w:ilvl w:val="0"/>
          <w:numId w:val="11"/>
        </w:numPr>
        <w:shd w:val="clear" w:color="auto" w:fill="F2F2F2"/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="Times New Roman" w:hAnsi="Times New Roman"/>
        </w:rPr>
      </w:pPr>
      <w:r w:rsidRPr="00B164D0">
        <w:rPr>
          <w:rFonts w:ascii="Times New Roman" w:hAnsi="Times New Roman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7E616268" w14:textId="77777777" w:rsidR="00A222E0" w:rsidRPr="00B164D0" w:rsidRDefault="00A222E0" w:rsidP="00A222E0">
      <w:pPr>
        <w:numPr>
          <w:ilvl w:val="0"/>
          <w:numId w:val="11"/>
        </w:numPr>
        <w:shd w:val="clear" w:color="auto" w:fill="EDEDED"/>
        <w:tabs>
          <w:tab w:val="left" w:pos="142"/>
          <w:tab w:val="left" w:pos="426"/>
        </w:tabs>
        <w:spacing w:after="120" w:line="276" w:lineRule="auto"/>
        <w:ind w:left="786"/>
        <w:rPr>
          <w:rFonts w:ascii="Times New Roman" w:hAnsi="Times New Roman"/>
        </w:rPr>
      </w:pPr>
      <w:r w:rsidRPr="00B164D0">
        <w:rPr>
          <w:rFonts w:ascii="Times New Roman" w:hAnsi="Times New Roman"/>
        </w:rPr>
        <w:t>Oświadczam, że wypełniłem obowiązki informacyjne przewidziane w art. 13 lub art. 14 RODO</w:t>
      </w:r>
      <w:r w:rsidRPr="00B164D0">
        <w:rPr>
          <w:rStyle w:val="Odwoanieprzypisudolnego"/>
          <w:rFonts w:ascii="Times New Roman" w:hAnsi="Times New Roman"/>
        </w:rPr>
        <w:footnoteReference w:id="2"/>
      </w:r>
      <w:r w:rsidRPr="00B164D0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9092D22" w14:textId="77777777" w:rsidR="00A222E0" w:rsidRPr="00B164D0" w:rsidRDefault="00A222E0" w:rsidP="00A222E0">
      <w:pPr>
        <w:spacing w:after="301"/>
        <w:ind w:left="2912" w:right="100"/>
        <w:rPr>
          <w:rFonts w:ascii="Times New Roman" w:hAnsi="Times New Roman"/>
          <w:sz w:val="16"/>
          <w:szCs w:val="16"/>
        </w:rPr>
      </w:pPr>
    </w:p>
    <w:p w14:paraId="3436835C" w14:textId="77777777" w:rsidR="00A222E0" w:rsidRPr="00B164D0" w:rsidRDefault="00A222E0" w:rsidP="00A222E0">
      <w:pPr>
        <w:tabs>
          <w:tab w:val="num" w:pos="0"/>
          <w:tab w:val="left" w:pos="4395"/>
          <w:tab w:val="left" w:pos="4536"/>
        </w:tabs>
        <w:suppressAutoHyphens/>
        <w:spacing w:after="4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4CE0680" w14:textId="07075C74" w:rsidR="0042139B" w:rsidRPr="00B164D0" w:rsidRDefault="0042139B" w:rsidP="00A222E0">
      <w:pPr>
        <w:tabs>
          <w:tab w:val="left" w:pos="426"/>
        </w:tabs>
        <w:spacing w:after="120" w:line="276" w:lineRule="auto"/>
        <w:ind w:left="426" w:hanging="426"/>
        <w:rPr>
          <w:rFonts w:cs="Arial"/>
          <w:sz w:val="22"/>
          <w:szCs w:val="22"/>
        </w:rPr>
      </w:pPr>
    </w:p>
    <w:sectPr w:rsidR="0042139B" w:rsidRPr="00B164D0" w:rsidSect="00254BF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1EEEE" w14:textId="77777777" w:rsidR="004F5095" w:rsidRDefault="004F5095">
      <w:r>
        <w:separator/>
      </w:r>
    </w:p>
    <w:p w14:paraId="4FE7CCE5" w14:textId="77777777" w:rsidR="004F5095" w:rsidRDefault="004F5095"/>
  </w:endnote>
  <w:endnote w:type="continuationSeparator" w:id="0">
    <w:p w14:paraId="0C874298" w14:textId="77777777" w:rsidR="004F5095" w:rsidRDefault="004F5095">
      <w:r>
        <w:continuationSeparator/>
      </w:r>
    </w:p>
    <w:p w14:paraId="3C126C3A" w14:textId="77777777" w:rsidR="004F5095" w:rsidRDefault="004F5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43CB" w14:textId="77777777" w:rsidR="00CC1E27" w:rsidRDefault="00F4581E" w:rsidP="004007F2">
    <w:r>
      <w:fldChar w:fldCharType="begin"/>
    </w:r>
    <w:r w:rsidR="00CC1E27">
      <w:instrText xml:space="preserve">PAGE  </w:instrText>
    </w:r>
    <w:r>
      <w:fldChar w:fldCharType="end"/>
    </w:r>
  </w:p>
  <w:p w14:paraId="04836EBC" w14:textId="77777777" w:rsidR="00CC1E27" w:rsidRDefault="00CC1E27"/>
  <w:p w14:paraId="413BC750" w14:textId="77777777" w:rsidR="00CC1E27" w:rsidRDefault="00CC1E27"/>
  <w:p w14:paraId="2D5A1790" w14:textId="77777777" w:rsidR="00CC1E27" w:rsidRDefault="00CC1E27"/>
  <w:p w14:paraId="7446BE6F" w14:textId="77777777" w:rsidR="00CC1E27" w:rsidRDefault="00F4581E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904A15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43D" w14:textId="7F68715E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C33F36">
      <w:rPr>
        <w:rFonts w:ascii="Calibri" w:hAnsi="Calibri" w:cs="Calibri"/>
        <w:b/>
        <w:noProof/>
        <w:sz w:val="16"/>
      </w:rPr>
      <w:t>2</w:t>
    </w:r>
    <w:r w:rsidR="00F4581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F4581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F4581E" w:rsidRPr="0000184C">
      <w:rPr>
        <w:rFonts w:ascii="Calibri" w:hAnsi="Calibri" w:cs="Calibri"/>
        <w:b/>
        <w:sz w:val="16"/>
      </w:rPr>
      <w:fldChar w:fldCharType="separate"/>
    </w:r>
    <w:r w:rsidR="00C33F36">
      <w:rPr>
        <w:rFonts w:ascii="Calibri" w:hAnsi="Calibri" w:cs="Calibri"/>
        <w:b/>
        <w:noProof/>
        <w:sz w:val="16"/>
      </w:rPr>
      <w:t>3</w:t>
    </w:r>
    <w:r w:rsidR="00F4581E" w:rsidRPr="0000184C">
      <w:rPr>
        <w:rFonts w:ascii="Calibri" w:hAnsi="Calibri" w:cs="Calibri"/>
        <w:b/>
        <w:sz w:val="16"/>
      </w:rPr>
      <w:fldChar w:fldCharType="end"/>
    </w:r>
  </w:p>
  <w:p w14:paraId="23DB54A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FEC1" w14:textId="62F9E916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C33F36">
      <w:rPr>
        <w:rFonts w:ascii="Calibri" w:hAnsi="Calibri" w:cs="Calibri"/>
        <w:b/>
        <w:noProof/>
        <w:sz w:val="16"/>
      </w:rPr>
      <w:t>1</w:t>
    </w:r>
    <w:r w:rsidR="00F4581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F4581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F4581E" w:rsidRPr="001F3138">
      <w:rPr>
        <w:rFonts w:ascii="Calibri" w:hAnsi="Calibri" w:cs="Calibri"/>
        <w:b/>
        <w:sz w:val="16"/>
      </w:rPr>
      <w:fldChar w:fldCharType="separate"/>
    </w:r>
    <w:r w:rsidR="00C33F36">
      <w:rPr>
        <w:rFonts w:ascii="Calibri" w:hAnsi="Calibri" w:cs="Calibri"/>
        <w:b/>
        <w:noProof/>
        <w:sz w:val="16"/>
      </w:rPr>
      <w:t>3</w:t>
    </w:r>
    <w:r w:rsidR="00F4581E" w:rsidRPr="001F3138">
      <w:rPr>
        <w:rFonts w:ascii="Calibri" w:hAnsi="Calibri" w:cs="Calibri"/>
        <w:b/>
        <w:sz w:val="16"/>
      </w:rPr>
      <w:fldChar w:fldCharType="end"/>
    </w:r>
  </w:p>
  <w:p w14:paraId="4D46FB2B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1593" w14:textId="77777777" w:rsidR="004F5095" w:rsidRDefault="004F5095">
      <w:r>
        <w:separator/>
      </w:r>
    </w:p>
    <w:p w14:paraId="3A8D59C8" w14:textId="77777777" w:rsidR="004F5095" w:rsidRDefault="004F5095"/>
  </w:footnote>
  <w:footnote w:type="continuationSeparator" w:id="0">
    <w:p w14:paraId="0DD23899" w14:textId="77777777" w:rsidR="004F5095" w:rsidRDefault="004F5095">
      <w:r>
        <w:continuationSeparator/>
      </w:r>
    </w:p>
    <w:p w14:paraId="54D20951" w14:textId="77777777" w:rsidR="004F5095" w:rsidRDefault="004F5095"/>
  </w:footnote>
  <w:footnote w:id="1">
    <w:p w14:paraId="2A5A2462" w14:textId="77777777" w:rsidR="00A222E0" w:rsidRPr="00531DBE" w:rsidRDefault="00A222E0" w:rsidP="00A222E0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F3293C6" w14:textId="77777777" w:rsidR="00A222E0" w:rsidRPr="00531DBE" w:rsidRDefault="00A222E0" w:rsidP="00A222E0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325BFA68" w14:textId="77777777" w:rsidR="00A222E0" w:rsidRPr="00531DBE" w:rsidRDefault="00A222E0" w:rsidP="00A222E0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0DA23BB4" w14:textId="77777777" w:rsidR="00A222E0" w:rsidRPr="001F5D51" w:rsidRDefault="00A222E0" w:rsidP="00A222E0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23D92CA7" w14:textId="77777777" w:rsidR="00A222E0" w:rsidRPr="00CE6A52" w:rsidRDefault="00A222E0" w:rsidP="00A222E0">
      <w:pPr>
        <w:pStyle w:val="Tekstprzypisudolnego"/>
        <w:shd w:val="clear" w:color="auto" w:fill="EDEDED"/>
        <w:spacing w:after="120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5D92C85A" w14:textId="77777777" w:rsidR="00A222E0" w:rsidRPr="00CE6A52" w:rsidRDefault="00A222E0" w:rsidP="00A222E0">
      <w:pPr>
        <w:pStyle w:val="NormalnyWeb"/>
        <w:shd w:val="clear" w:color="auto" w:fill="EDEDED"/>
        <w:spacing w:after="12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DE55" w14:textId="77777777" w:rsidR="00CC1E27" w:rsidRDefault="00CC1E27" w:rsidP="009B09E5"/>
  <w:p w14:paraId="68F66181" w14:textId="77777777" w:rsidR="00CC1E27" w:rsidRDefault="00CC1E27" w:rsidP="009B09E5"/>
  <w:p w14:paraId="4F079104" w14:textId="77777777" w:rsidR="00CC1E27" w:rsidRDefault="00CC1E27" w:rsidP="009B09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46341"/>
    <w:multiLevelType w:val="hybridMultilevel"/>
    <w:tmpl w:val="3AC60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D0A03"/>
    <w:multiLevelType w:val="hybridMultilevel"/>
    <w:tmpl w:val="AC16530E"/>
    <w:lvl w:ilvl="0" w:tplc="AD8EB778">
      <w:start w:val="1"/>
      <w:numFmt w:val="bullet"/>
      <w:lvlText w:val="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99180">
    <w:abstractNumId w:val="11"/>
  </w:num>
  <w:num w:numId="2" w16cid:durableId="1509174775">
    <w:abstractNumId w:val="1"/>
  </w:num>
  <w:num w:numId="3" w16cid:durableId="306906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4689139">
    <w:abstractNumId w:val="9"/>
    <w:lvlOverride w:ilvl="0">
      <w:startOverride w:val="1"/>
    </w:lvlOverride>
  </w:num>
  <w:num w:numId="5" w16cid:durableId="1031539304">
    <w:abstractNumId w:val="8"/>
    <w:lvlOverride w:ilvl="0">
      <w:startOverride w:val="1"/>
    </w:lvlOverride>
  </w:num>
  <w:num w:numId="6" w16cid:durableId="954092809">
    <w:abstractNumId w:val="7"/>
    <w:lvlOverride w:ilvl="0">
      <w:startOverride w:val="1"/>
    </w:lvlOverride>
  </w:num>
  <w:num w:numId="7" w16cid:durableId="1230994720">
    <w:abstractNumId w:val="3"/>
  </w:num>
  <w:num w:numId="8" w16cid:durableId="1270969271">
    <w:abstractNumId w:val="5"/>
  </w:num>
  <w:num w:numId="9" w16cid:durableId="1788700860">
    <w:abstractNumId w:val="13"/>
  </w:num>
  <w:num w:numId="10" w16cid:durableId="1481077783">
    <w:abstractNumId w:val="10"/>
  </w:num>
  <w:num w:numId="11" w16cid:durableId="1937246682">
    <w:abstractNumId w:val="2"/>
  </w:num>
  <w:num w:numId="12" w16cid:durableId="1840610529">
    <w:abstractNumId w:val="6"/>
  </w:num>
  <w:num w:numId="13" w16cid:durableId="57331997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5F5F"/>
    <w:rsid w:val="00016529"/>
    <w:rsid w:val="00032320"/>
    <w:rsid w:val="00041210"/>
    <w:rsid w:val="0004611E"/>
    <w:rsid w:val="000466AC"/>
    <w:rsid w:val="00046F1F"/>
    <w:rsid w:val="0005282D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A6B77"/>
    <w:rsid w:val="000B09E6"/>
    <w:rsid w:val="000B0F92"/>
    <w:rsid w:val="000B1322"/>
    <w:rsid w:val="000B21BA"/>
    <w:rsid w:val="000B25B9"/>
    <w:rsid w:val="000B43DD"/>
    <w:rsid w:val="000B4BF0"/>
    <w:rsid w:val="000B76F2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F1B20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B24E9"/>
    <w:rsid w:val="001B2E14"/>
    <w:rsid w:val="001B5B26"/>
    <w:rsid w:val="001C4023"/>
    <w:rsid w:val="001C7465"/>
    <w:rsid w:val="001C7EBD"/>
    <w:rsid w:val="001D1389"/>
    <w:rsid w:val="001D18EA"/>
    <w:rsid w:val="001D6FA4"/>
    <w:rsid w:val="001D769B"/>
    <w:rsid w:val="001E058F"/>
    <w:rsid w:val="001E0A41"/>
    <w:rsid w:val="001E5275"/>
    <w:rsid w:val="001E6463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5820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B82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0C1D"/>
    <w:rsid w:val="00333DA6"/>
    <w:rsid w:val="0033570D"/>
    <w:rsid w:val="00335CE0"/>
    <w:rsid w:val="00335DBA"/>
    <w:rsid w:val="00335E5C"/>
    <w:rsid w:val="003409B4"/>
    <w:rsid w:val="00342EF7"/>
    <w:rsid w:val="003473A3"/>
    <w:rsid w:val="00347AE8"/>
    <w:rsid w:val="00353AD6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6F9"/>
    <w:rsid w:val="00420A6B"/>
    <w:rsid w:val="0042139B"/>
    <w:rsid w:val="0042205E"/>
    <w:rsid w:val="004239D7"/>
    <w:rsid w:val="004327FD"/>
    <w:rsid w:val="004408CD"/>
    <w:rsid w:val="00453560"/>
    <w:rsid w:val="00456963"/>
    <w:rsid w:val="00456A94"/>
    <w:rsid w:val="00465CC0"/>
    <w:rsid w:val="004762D5"/>
    <w:rsid w:val="00476D59"/>
    <w:rsid w:val="004802E8"/>
    <w:rsid w:val="00482884"/>
    <w:rsid w:val="00483222"/>
    <w:rsid w:val="00487418"/>
    <w:rsid w:val="00490D5C"/>
    <w:rsid w:val="004920A9"/>
    <w:rsid w:val="00495352"/>
    <w:rsid w:val="004A4EFF"/>
    <w:rsid w:val="004B32E4"/>
    <w:rsid w:val="004B66FC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E231D"/>
    <w:rsid w:val="004F46BC"/>
    <w:rsid w:val="004F5095"/>
    <w:rsid w:val="004F6399"/>
    <w:rsid w:val="004F665E"/>
    <w:rsid w:val="00512781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61F97"/>
    <w:rsid w:val="00663876"/>
    <w:rsid w:val="006644F9"/>
    <w:rsid w:val="00665EEA"/>
    <w:rsid w:val="00666E79"/>
    <w:rsid w:val="00673F90"/>
    <w:rsid w:val="00677FC8"/>
    <w:rsid w:val="00690DF0"/>
    <w:rsid w:val="006942B4"/>
    <w:rsid w:val="00694571"/>
    <w:rsid w:val="0069531E"/>
    <w:rsid w:val="00695DE5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75E50"/>
    <w:rsid w:val="0078101D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70F6"/>
    <w:rsid w:val="0082714F"/>
    <w:rsid w:val="00830EE7"/>
    <w:rsid w:val="00831514"/>
    <w:rsid w:val="00831676"/>
    <w:rsid w:val="008362E2"/>
    <w:rsid w:val="0083633D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7345A"/>
    <w:rsid w:val="00880B0D"/>
    <w:rsid w:val="00885AC8"/>
    <w:rsid w:val="008861F2"/>
    <w:rsid w:val="00886935"/>
    <w:rsid w:val="00890942"/>
    <w:rsid w:val="00892D64"/>
    <w:rsid w:val="00894E97"/>
    <w:rsid w:val="008A3DA5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044E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2658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0F88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22E0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18FE"/>
    <w:rsid w:val="00AC3C47"/>
    <w:rsid w:val="00AC687B"/>
    <w:rsid w:val="00AD00B1"/>
    <w:rsid w:val="00AD23E6"/>
    <w:rsid w:val="00AD497F"/>
    <w:rsid w:val="00AD4EC9"/>
    <w:rsid w:val="00AD6588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164D0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38E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3B1A"/>
    <w:rsid w:val="00B85F12"/>
    <w:rsid w:val="00B86D69"/>
    <w:rsid w:val="00B90BB2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3F36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67867"/>
    <w:rsid w:val="00C707EF"/>
    <w:rsid w:val="00C8080E"/>
    <w:rsid w:val="00C86C1E"/>
    <w:rsid w:val="00C86DE3"/>
    <w:rsid w:val="00C90AE4"/>
    <w:rsid w:val="00C91CA5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4D3E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4841"/>
    <w:rsid w:val="00D15A70"/>
    <w:rsid w:val="00D20048"/>
    <w:rsid w:val="00D20FD6"/>
    <w:rsid w:val="00D26EDE"/>
    <w:rsid w:val="00D32DA7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2C1D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651D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4DA7"/>
    <w:rsid w:val="00E3754F"/>
    <w:rsid w:val="00E40CAD"/>
    <w:rsid w:val="00E52AAD"/>
    <w:rsid w:val="00E60581"/>
    <w:rsid w:val="00E61FBE"/>
    <w:rsid w:val="00E62699"/>
    <w:rsid w:val="00E6336B"/>
    <w:rsid w:val="00E72BFC"/>
    <w:rsid w:val="00E74125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A38"/>
    <w:rsid w:val="00F24D9D"/>
    <w:rsid w:val="00F34689"/>
    <w:rsid w:val="00F34D0F"/>
    <w:rsid w:val="00F3519C"/>
    <w:rsid w:val="00F42D95"/>
    <w:rsid w:val="00F44681"/>
    <w:rsid w:val="00F4581E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59F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B7FBE"/>
    <w:rsid w:val="00FC0F95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BD25A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6C3FD-DAB9-4744-84C0-FA2EDD95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58</TotalTime>
  <Pages>3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Karolina Zawodna-Balcer</cp:lastModifiedBy>
  <cp:revision>25</cp:revision>
  <cp:lastPrinted>2023-11-16T12:25:00Z</cp:lastPrinted>
  <dcterms:created xsi:type="dcterms:W3CDTF">2023-02-17T08:11:00Z</dcterms:created>
  <dcterms:modified xsi:type="dcterms:W3CDTF">2026-07-24T09:39:00Z</dcterms:modified>
</cp:coreProperties>
</file>